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5EFB5B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B49EF" w:rsidRPr="00E960BB">
        <w:rPr>
          <w:rFonts w:ascii="Corbel" w:hAnsi="Corbel"/>
          <w:bCs/>
          <w:i/>
        </w:rPr>
        <w:t xml:space="preserve">Załącznik nr 1.5 do Zarządzenia Rektora UR  nr </w:t>
      </w:r>
      <w:r w:rsidR="004B49EF">
        <w:rPr>
          <w:rFonts w:ascii="Corbel" w:hAnsi="Corbel"/>
          <w:bCs/>
          <w:i/>
        </w:rPr>
        <w:t>7</w:t>
      </w:r>
      <w:r w:rsidR="004B49EF" w:rsidRPr="00E960BB">
        <w:rPr>
          <w:rFonts w:ascii="Corbel" w:hAnsi="Corbel"/>
          <w:bCs/>
          <w:i/>
        </w:rPr>
        <w:t>/20</w:t>
      </w:r>
      <w:r w:rsidR="004B49EF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5B3BD47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6405C">
        <w:rPr>
          <w:rFonts w:ascii="Corbel" w:hAnsi="Corbel"/>
          <w:i/>
          <w:smallCaps/>
          <w:sz w:val="24"/>
          <w:szCs w:val="24"/>
        </w:rPr>
        <w:t>2024-2029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6845365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71156">
        <w:rPr>
          <w:rFonts w:ascii="Corbel" w:hAnsi="Corbel"/>
          <w:sz w:val="20"/>
          <w:szCs w:val="20"/>
        </w:rPr>
        <w:t>202</w:t>
      </w:r>
      <w:r w:rsidR="0036405C">
        <w:rPr>
          <w:rFonts w:ascii="Corbel" w:hAnsi="Corbel"/>
          <w:sz w:val="20"/>
          <w:szCs w:val="20"/>
        </w:rPr>
        <w:t>5</w:t>
      </w:r>
      <w:r w:rsidR="00971156">
        <w:rPr>
          <w:rFonts w:ascii="Corbel" w:hAnsi="Corbel"/>
          <w:sz w:val="20"/>
          <w:szCs w:val="20"/>
        </w:rPr>
        <w:t>/20</w:t>
      </w:r>
      <w:r w:rsidR="008B413E">
        <w:rPr>
          <w:rFonts w:ascii="Corbel" w:hAnsi="Corbel"/>
          <w:sz w:val="20"/>
          <w:szCs w:val="20"/>
        </w:rPr>
        <w:t>2</w:t>
      </w:r>
      <w:r w:rsidR="0036405C">
        <w:rPr>
          <w:rFonts w:ascii="Corbel" w:hAnsi="Corbel"/>
          <w:sz w:val="20"/>
          <w:szCs w:val="20"/>
        </w:rPr>
        <w:t>6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44B4BE39" w:rsidR="0085747A" w:rsidRPr="009C54AE" w:rsidRDefault="0076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16C37BAA" w:rsidR="0085747A" w:rsidRPr="009C54AE" w:rsidRDefault="0076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4A1F2319" w:rsidR="0085747A" w:rsidRPr="009C54AE" w:rsidRDefault="00B064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07B0078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58A03DD0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0CC44E4C" w:rsidR="00185A9E" w:rsidRPr="00185A9E" w:rsidRDefault="00765C4A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6C852AFD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6AFE93BA" w:rsidR="00185A9E" w:rsidRPr="009C54AE" w:rsidRDefault="00185A9E" w:rsidP="00417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hab.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Wojciech Walat</w:t>
            </w:r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,  prof. UR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05AB14DC" w:rsidR="00185A9E" w:rsidRPr="009C54AE" w:rsidRDefault="00765C9D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Waldemar Lib</w:t>
            </w: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4A234FA" w:rsidR="00015B8F" w:rsidRPr="009C54AE" w:rsidRDefault="00B064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08767806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1A70E8CA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52276D">
        <w:rPr>
          <w:rFonts w:ascii="Corbel" w:hAnsi="Corbel"/>
          <w:smallCaps w:val="0"/>
          <w:szCs w:val="24"/>
        </w:rPr>
        <w:t>For</w:t>
      </w:r>
      <w:r w:rsidR="00445970" w:rsidRPr="0052276D">
        <w:rPr>
          <w:rFonts w:ascii="Corbel" w:hAnsi="Corbel"/>
          <w:smallCaps w:val="0"/>
          <w:szCs w:val="24"/>
        </w:rPr>
        <w:t xml:space="preserve">ma zaliczenia przedmiotu </w:t>
      </w:r>
      <w:r w:rsidRPr="0052276D">
        <w:rPr>
          <w:rFonts w:ascii="Corbel" w:hAnsi="Corbel"/>
          <w:smallCaps w:val="0"/>
          <w:szCs w:val="24"/>
        </w:rPr>
        <w:t xml:space="preserve"> (z toku) </w:t>
      </w:r>
      <w:r w:rsidRPr="0052276D">
        <w:rPr>
          <w:rFonts w:ascii="Corbel" w:hAnsi="Corbel"/>
          <w:b w:val="0"/>
          <w:smallCaps w:val="0"/>
          <w:szCs w:val="24"/>
        </w:rPr>
        <w:t xml:space="preserve">(egzamin, </w:t>
      </w:r>
      <w:r w:rsidRPr="0052276D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52276D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E7BC54" w14:textId="7DD71BA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4EBECE17" w14:textId="77777777" w:rsidR="00C46447" w:rsidRDefault="00C46447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1491CE23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08F536BB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5D36A62C" w14:textId="77777777" w:rsidR="00C46447" w:rsidRDefault="00C46447" w:rsidP="00C464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08F01E9B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Tworzy sytuacje wychowawczo-dydaktyczne w celu zademonstrowania przez dzieci lub uczniów umiejętności związanych z rozwiązywaniem teoretycznych i praktycz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nych problemów technicznych.</w:t>
            </w:r>
          </w:p>
        </w:tc>
        <w:tc>
          <w:tcPr>
            <w:tcW w:w="1865" w:type="dxa"/>
          </w:tcPr>
          <w:p w14:paraId="389DDAA0" w14:textId="77777777" w:rsidR="00C46447" w:rsidRDefault="00C46447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1AD8F1A9" w14:textId="77777777" w:rsidR="00C46447" w:rsidRDefault="00C46447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30D849" w14:textId="77777777" w:rsidR="00B064C0" w:rsidRPr="009C54AE" w:rsidRDefault="00B064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7AB692F6" w:rsidR="00675843" w:rsidRPr="00B064C0" w:rsidRDefault="0085747A" w:rsidP="00B064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7C6A8DBB" w:rsidR="0085747A" w:rsidRPr="00B064C0" w:rsidRDefault="0085747A" w:rsidP="00B064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C66646" w14:textId="77777777" w:rsidR="009F62B1" w:rsidRPr="009C54AE" w:rsidRDefault="009F62B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9450D6" w14:textId="77777777" w:rsidR="009F62B1" w:rsidRDefault="009F4610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4E7EC0" w14:textId="77777777" w:rsidR="009F62B1" w:rsidRDefault="009F62B1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250D872" w14:textId="48EDCC60" w:rsidR="00153C41" w:rsidRPr="009F62B1" w:rsidRDefault="00153C41" w:rsidP="009F62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428C4922" w14:textId="7A1014E4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61FC6704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9612DC4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581A63FA" w:rsidR="0085747A" w:rsidRPr="009C54AE" w:rsidRDefault="00C61DC5" w:rsidP="004B49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65E93AF0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3A4E400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71FA8D64" w:rsidR="00C61DC5" w:rsidRPr="009C54AE" w:rsidRDefault="00765C9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05A2F44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D405DE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4748EB5C" w:rsidR="00C61DC5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65C9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2B08F822" w:rsidR="0085747A" w:rsidRPr="009C54AE" w:rsidRDefault="00765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7EBA" w14:textId="77777777" w:rsidR="00AC1FEF" w:rsidRDefault="00AC1FEF" w:rsidP="00C16ABF">
      <w:pPr>
        <w:spacing w:after="0" w:line="240" w:lineRule="auto"/>
      </w:pPr>
      <w:r>
        <w:separator/>
      </w:r>
    </w:p>
  </w:endnote>
  <w:endnote w:type="continuationSeparator" w:id="0">
    <w:p w14:paraId="1FFDBB5A" w14:textId="77777777" w:rsidR="00AC1FEF" w:rsidRDefault="00AC1F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3C5D" w14:textId="77777777" w:rsidR="00AC1FEF" w:rsidRDefault="00AC1FEF" w:rsidP="00C16ABF">
      <w:pPr>
        <w:spacing w:after="0" w:line="240" w:lineRule="auto"/>
      </w:pPr>
      <w:r>
        <w:separator/>
      </w:r>
    </w:p>
  </w:footnote>
  <w:footnote w:type="continuationSeparator" w:id="0">
    <w:p w14:paraId="30E4B3D7" w14:textId="77777777" w:rsidR="00AC1FEF" w:rsidRDefault="00AC1FEF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534558">
    <w:abstractNumId w:val="1"/>
  </w:num>
  <w:num w:numId="2" w16cid:durableId="1914511648">
    <w:abstractNumId w:val="2"/>
  </w:num>
  <w:num w:numId="3" w16cid:durableId="5845370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2A51"/>
    <w:rsid w:val="00042D2E"/>
    <w:rsid w:val="00044C82"/>
    <w:rsid w:val="000559D5"/>
    <w:rsid w:val="00070ED6"/>
    <w:rsid w:val="000742DC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9B1"/>
    <w:rsid w:val="00121F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71DA"/>
    <w:rsid w:val="00192F37"/>
    <w:rsid w:val="00196EE3"/>
    <w:rsid w:val="001A70D2"/>
    <w:rsid w:val="001D657B"/>
    <w:rsid w:val="001D7B54"/>
    <w:rsid w:val="001E0209"/>
    <w:rsid w:val="001E18B4"/>
    <w:rsid w:val="001F2CA2"/>
    <w:rsid w:val="002144C0"/>
    <w:rsid w:val="00217783"/>
    <w:rsid w:val="0022477D"/>
    <w:rsid w:val="002278A9"/>
    <w:rsid w:val="00233192"/>
    <w:rsid w:val="002336F9"/>
    <w:rsid w:val="0024028F"/>
    <w:rsid w:val="00244ABC"/>
    <w:rsid w:val="00247689"/>
    <w:rsid w:val="00281FF2"/>
    <w:rsid w:val="002857DE"/>
    <w:rsid w:val="00291567"/>
    <w:rsid w:val="002A04F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05C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7E1B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B49EF"/>
    <w:rsid w:val="004D5282"/>
    <w:rsid w:val="004F1551"/>
    <w:rsid w:val="004F55A3"/>
    <w:rsid w:val="0050496F"/>
    <w:rsid w:val="005071B9"/>
    <w:rsid w:val="00513B6F"/>
    <w:rsid w:val="00517C63"/>
    <w:rsid w:val="0052276D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0BA"/>
    <w:rsid w:val="0061029B"/>
    <w:rsid w:val="006123FC"/>
    <w:rsid w:val="00612FDE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D7E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63BF1"/>
    <w:rsid w:val="0076453A"/>
    <w:rsid w:val="00765C4A"/>
    <w:rsid w:val="00765C9D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975D3"/>
    <w:rsid w:val="008A45F7"/>
    <w:rsid w:val="008B413E"/>
    <w:rsid w:val="008B6503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16188"/>
    <w:rsid w:val="00923D7D"/>
    <w:rsid w:val="009463BA"/>
    <w:rsid w:val="009508DF"/>
    <w:rsid w:val="00950DAC"/>
    <w:rsid w:val="00954A07"/>
    <w:rsid w:val="00971156"/>
    <w:rsid w:val="00997F14"/>
    <w:rsid w:val="009A78D9"/>
    <w:rsid w:val="009B0443"/>
    <w:rsid w:val="009B6B59"/>
    <w:rsid w:val="009C1331"/>
    <w:rsid w:val="009C3E31"/>
    <w:rsid w:val="009C54AE"/>
    <w:rsid w:val="009C788E"/>
    <w:rsid w:val="009E3B41"/>
    <w:rsid w:val="009F3C5C"/>
    <w:rsid w:val="009F4610"/>
    <w:rsid w:val="009F62B1"/>
    <w:rsid w:val="00A00ECC"/>
    <w:rsid w:val="00A155EE"/>
    <w:rsid w:val="00A2245B"/>
    <w:rsid w:val="00A30110"/>
    <w:rsid w:val="00A36899"/>
    <w:rsid w:val="00A371F6"/>
    <w:rsid w:val="00A37838"/>
    <w:rsid w:val="00A43BF6"/>
    <w:rsid w:val="00A53FA5"/>
    <w:rsid w:val="00A54817"/>
    <w:rsid w:val="00A601C8"/>
    <w:rsid w:val="00A60799"/>
    <w:rsid w:val="00A640BC"/>
    <w:rsid w:val="00A84C85"/>
    <w:rsid w:val="00A97DE1"/>
    <w:rsid w:val="00AB053C"/>
    <w:rsid w:val="00AC1FEF"/>
    <w:rsid w:val="00AC4551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064C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46447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42CB"/>
    <w:rsid w:val="00CB4558"/>
    <w:rsid w:val="00CD6897"/>
    <w:rsid w:val="00CE5BAC"/>
    <w:rsid w:val="00CF25BE"/>
    <w:rsid w:val="00CF78ED"/>
    <w:rsid w:val="00CF7C9C"/>
    <w:rsid w:val="00D02B25"/>
    <w:rsid w:val="00D02EBA"/>
    <w:rsid w:val="00D17C3C"/>
    <w:rsid w:val="00D22153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02A"/>
    <w:rsid w:val="00E51E44"/>
    <w:rsid w:val="00E63348"/>
    <w:rsid w:val="00E77E88"/>
    <w:rsid w:val="00E8107D"/>
    <w:rsid w:val="00E960BB"/>
    <w:rsid w:val="00E97DB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970"/>
    <w:rsid w:val="00F27A7B"/>
    <w:rsid w:val="00F27AFC"/>
    <w:rsid w:val="00F526AF"/>
    <w:rsid w:val="00F617C3"/>
    <w:rsid w:val="00F7066B"/>
    <w:rsid w:val="00F83B28"/>
    <w:rsid w:val="00F84EDA"/>
    <w:rsid w:val="00FA46E5"/>
    <w:rsid w:val="00FB7DBA"/>
    <w:rsid w:val="00FC1C25"/>
    <w:rsid w:val="00FC3F45"/>
    <w:rsid w:val="00FC511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965F1BD-99A2-4841-B6E2-1FD653F6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092D4F-78AD-484F-9E35-6B68B34C9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7DA75-C4A0-4F7D-B6EE-73BB1D78E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A7105-AD44-48E7-8742-86BFBF63A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7E8BD-A000-4884-B941-EB2140764B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14</TotalTime>
  <Pages>5</Pages>
  <Words>1109</Words>
  <Characters>7820</Characters>
  <Application>Microsoft Office Word</Application>
  <DocSecurity>0</DocSecurity>
  <Lines>312</Lines>
  <Paragraphs>198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22</cp:revision>
  <cp:lastPrinted>2019-02-06T12:12:00Z</cp:lastPrinted>
  <dcterms:created xsi:type="dcterms:W3CDTF">2019-10-28T16:30:00Z</dcterms:created>
  <dcterms:modified xsi:type="dcterms:W3CDTF">2026-03-09T20:56:00Z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